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82CEE" w14:textId="77777777" w:rsidR="00695D20" w:rsidRPr="00695D20" w:rsidRDefault="00695D20" w:rsidP="00695D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95D20">
        <w:rPr>
          <w:rFonts w:ascii="Times New Roman" w:hAnsi="Times New Roman" w:cs="Times New Roman"/>
          <w:sz w:val="24"/>
          <w:szCs w:val="24"/>
          <w:u w:val="single"/>
        </w:rPr>
        <w:t>Robert KELAM</w:t>
      </w:r>
      <w:r w:rsidRPr="00695D2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695D2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695D20">
        <w:rPr>
          <w:rFonts w:ascii="Times New Roman" w:hAnsi="Times New Roman" w:cs="Times New Roman"/>
          <w:sz w:val="24"/>
          <w:szCs w:val="24"/>
        </w:rPr>
        <w:t>fl.1496)</w:t>
      </w:r>
    </w:p>
    <w:p w14:paraId="5C5092A8" w14:textId="77777777" w:rsidR="00695D20" w:rsidRPr="00695D20" w:rsidRDefault="00695D20" w:rsidP="00695D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95D20">
        <w:rPr>
          <w:rFonts w:ascii="Times New Roman" w:hAnsi="Times New Roman" w:cs="Times New Roman"/>
          <w:sz w:val="24"/>
          <w:szCs w:val="24"/>
        </w:rPr>
        <w:t>of London.</w:t>
      </w:r>
    </w:p>
    <w:p w14:paraId="1A171BF6" w14:textId="77777777" w:rsidR="00695D20" w:rsidRPr="00695D20" w:rsidRDefault="00695D20" w:rsidP="00695D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98798C" w14:textId="77777777" w:rsidR="00695D20" w:rsidRPr="00695D20" w:rsidRDefault="00695D20" w:rsidP="00695D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7BA6C9" w14:textId="77777777" w:rsidR="00695D20" w:rsidRPr="00695D20" w:rsidRDefault="00695D20" w:rsidP="00695D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95D20">
        <w:rPr>
          <w:rFonts w:ascii="Times New Roman" w:hAnsi="Times New Roman" w:cs="Times New Roman"/>
          <w:sz w:val="24"/>
          <w:szCs w:val="24"/>
        </w:rPr>
        <w:t>20 Sep.1496</w:t>
      </w:r>
      <w:r w:rsidRPr="00695D20">
        <w:rPr>
          <w:rFonts w:ascii="Times New Roman" w:hAnsi="Times New Roman" w:cs="Times New Roman"/>
          <w:sz w:val="24"/>
          <w:szCs w:val="24"/>
        </w:rPr>
        <w:tab/>
        <w:t xml:space="preserve">He presented Richard Nicholson(q.v.) to the chantry of </w:t>
      </w:r>
      <w:proofErr w:type="spellStart"/>
      <w:proofErr w:type="gramStart"/>
      <w:r w:rsidRPr="00695D20">
        <w:rPr>
          <w:rFonts w:ascii="Times New Roman" w:hAnsi="Times New Roman" w:cs="Times New Roman"/>
          <w:sz w:val="24"/>
          <w:szCs w:val="24"/>
        </w:rPr>
        <w:t>SS.Michael</w:t>
      </w:r>
      <w:proofErr w:type="spellEnd"/>
      <w:proofErr w:type="gramEnd"/>
      <w:r w:rsidRPr="00695D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5D20">
        <w:rPr>
          <w:rFonts w:ascii="Times New Roman" w:hAnsi="Times New Roman" w:cs="Times New Roman"/>
          <w:sz w:val="24"/>
          <w:szCs w:val="24"/>
        </w:rPr>
        <w:t>aand</w:t>
      </w:r>
      <w:proofErr w:type="spellEnd"/>
    </w:p>
    <w:p w14:paraId="21BA25F8" w14:textId="77777777" w:rsidR="00695D20" w:rsidRPr="00695D20" w:rsidRDefault="00695D20" w:rsidP="00695D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95D20">
        <w:rPr>
          <w:rFonts w:ascii="Times New Roman" w:hAnsi="Times New Roman" w:cs="Times New Roman"/>
          <w:sz w:val="24"/>
          <w:szCs w:val="24"/>
        </w:rPr>
        <w:tab/>
      </w:r>
      <w:r w:rsidRPr="00695D20">
        <w:rPr>
          <w:rFonts w:ascii="Times New Roman" w:hAnsi="Times New Roman" w:cs="Times New Roman"/>
          <w:sz w:val="24"/>
          <w:szCs w:val="24"/>
        </w:rPr>
        <w:tab/>
        <w:t xml:space="preserve">Peter in </w:t>
      </w:r>
      <w:proofErr w:type="spellStart"/>
      <w:proofErr w:type="gramStart"/>
      <w:r w:rsidRPr="00695D20">
        <w:rPr>
          <w:rFonts w:ascii="Times New Roman" w:hAnsi="Times New Roman" w:cs="Times New Roman"/>
          <w:sz w:val="24"/>
          <w:szCs w:val="24"/>
        </w:rPr>
        <w:t>St.Helen’s</w:t>
      </w:r>
      <w:proofErr w:type="spellEnd"/>
      <w:proofErr w:type="gramEnd"/>
      <w:r w:rsidRPr="00695D20">
        <w:rPr>
          <w:rFonts w:ascii="Times New Roman" w:hAnsi="Times New Roman" w:cs="Times New Roman"/>
          <w:sz w:val="24"/>
          <w:szCs w:val="24"/>
        </w:rPr>
        <w:t xml:space="preserve"> Church, Stonegate, York.</w:t>
      </w:r>
    </w:p>
    <w:p w14:paraId="7D4F505D" w14:textId="77777777" w:rsidR="00695D20" w:rsidRPr="00695D20" w:rsidRDefault="00695D20" w:rsidP="00695D2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695D20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695D20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695D20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695D20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695D20">
        <w:rPr>
          <w:rFonts w:ascii="Times New Roman" w:hAnsi="Times New Roman" w:cs="Times New Roman"/>
          <w:sz w:val="24"/>
          <w:szCs w:val="24"/>
        </w:rPr>
        <w:t>, pub. The Canterbury and York Society, 1974, p.89)</w:t>
      </w:r>
    </w:p>
    <w:p w14:paraId="66CB059B" w14:textId="77777777" w:rsidR="00695D20" w:rsidRPr="00695D20" w:rsidRDefault="00695D20" w:rsidP="00695D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A2F509" w14:textId="77777777" w:rsidR="00695D20" w:rsidRPr="00695D20" w:rsidRDefault="00695D20" w:rsidP="00695D2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9F1910" w14:textId="77777777" w:rsidR="00695D20" w:rsidRPr="00695D20" w:rsidRDefault="00695D20" w:rsidP="00695D2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95D20">
        <w:rPr>
          <w:rFonts w:ascii="Times New Roman" w:hAnsi="Times New Roman" w:cs="Times New Roman"/>
          <w:sz w:val="24"/>
          <w:szCs w:val="24"/>
        </w:rPr>
        <w:t>15 July 2022</w:t>
      </w:r>
    </w:p>
    <w:p w14:paraId="796EA569" w14:textId="77777777" w:rsidR="00BA00AB" w:rsidRPr="00695D2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95D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5A61E" w14:textId="77777777" w:rsidR="00695D20" w:rsidRDefault="00695D20" w:rsidP="009139A6">
      <w:r>
        <w:separator/>
      </w:r>
    </w:p>
  </w:endnote>
  <w:endnote w:type="continuationSeparator" w:id="0">
    <w:p w14:paraId="4C15E661" w14:textId="77777777" w:rsidR="00695D20" w:rsidRDefault="00695D2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ACB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A6C2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5B0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CA75B" w14:textId="77777777" w:rsidR="00695D20" w:rsidRDefault="00695D20" w:rsidP="009139A6">
      <w:r>
        <w:separator/>
      </w:r>
    </w:p>
  </w:footnote>
  <w:footnote w:type="continuationSeparator" w:id="0">
    <w:p w14:paraId="72EC255E" w14:textId="77777777" w:rsidR="00695D20" w:rsidRDefault="00695D2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095D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17B5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3D4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D20"/>
    <w:rsid w:val="000666E0"/>
    <w:rsid w:val="002510B7"/>
    <w:rsid w:val="005C130B"/>
    <w:rsid w:val="00695D2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12F33"/>
  <w15:chartTrackingRefBased/>
  <w15:docId w15:val="{C1E73617-66BE-4866-A6C7-12BFAB93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2022-10-09T06:48:00Z</dcterms:created>
  <dcterms:modified xsi:type="dcterms:W3CDTF">2022-10-09T06:48:00Z</dcterms:modified>
</cp:coreProperties>
</file>